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53" w:rsidRPr="00C84471" w:rsidRDefault="00721353" w:rsidP="00C84471">
      <w:pPr>
        <w:jc w:val="center"/>
        <w:rPr>
          <w:rFonts w:ascii="Times New Roman" w:hAnsi="Times New Roman"/>
          <w:b/>
          <w:sz w:val="144"/>
          <w:u w:val="single"/>
        </w:rPr>
      </w:pPr>
      <w:r w:rsidRPr="00C84471">
        <w:rPr>
          <w:rFonts w:ascii="Times New Roman" w:hAnsi="Times New Roman"/>
          <w:b/>
          <w:sz w:val="144"/>
          <w:u w:val="single"/>
        </w:rPr>
        <w:t>ЗЛО:</w:t>
      </w:r>
    </w:p>
    <w:p w:rsidR="00721353" w:rsidRPr="00C84471" w:rsidRDefault="00721353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sz w:val="144"/>
        </w:rPr>
        <w:t xml:space="preserve">- </w:t>
      </w:r>
      <w:r w:rsidRPr="00C84471">
        <w:rPr>
          <w:rFonts w:ascii="Times New Roman" w:hAnsi="Times New Roman"/>
          <w:b/>
          <w:i/>
          <w:sz w:val="144"/>
        </w:rPr>
        <w:t>зависть</w:t>
      </w:r>
    </w:p>
    <w:p w:rsidR="00721353" w:rsidRPr="00C84471" w:rsidRDefault="00721353">
      <w:pPr>
        <w:rPr>
          <w:rFonts w:ascii="Times New Roman" w:hAnsi="Times New Roman"/>
          <w:b/>
          <w:i/>
          <w:sz w:val="144"/>
        </w:rPr>
      </w:pPr>
      <w:r w:rsidRPr="00C84471">
        <w:rPr>
          <w:rFonts w:ascii="Times New Roman" w:hAnsi="Times New Roman"/>
          <w:b/>
          <w:i/>
          <w:sz w:val="144"/>
        </w:rPr>
        <w:t>- ревность</w:t>
      </w:r>
    </w:p>
    <w:p w:rsidR="00721353" w:rsidRPr="00C84471" w:rsidRDefault="00721353">
      <w:pPr>
        <w:rPr>
          <w:rFonts w:ascii="Times New Roman" w:hAnsi="Times New Roman"/>
          <w:b/>
          <w:i/>
          <w:sz w:val="144"/>
        </w:rPr>
      </w:pPr>
      <w:r w:rsidRPr="00C84471">
        <w:rPr>
          <w:rFonts w:ascii="Times New Roman" w:hAnsi="Times New Roman"/>
          <w:b/>
          <w:i/>
          <w:sz w:val="144"/>
        </w:rPr>
        <w:t>- сожаление</w:t>
      </w:r>
    </w:p>
    <w:p w:rsidR="00721353" w:rsidRDefault="00721353">
      <w:pPr>
        <w:rPr>
          <w:rFonts w:ascii="Times New Roman" w:hAnsi="Times New Roman"/>
          <w:b/>
          <w:i/>
          <w:sz w:val="144"/>
        </w:rPr>
      </w:pPr>
      <w:r w:rsidRPr="00C84471">
        <w:rPr>
          <w:rFonts w:ascii="Times New Roman" w:hAnsi="Times New Roman"/>
          <w:b/>
          <w:i/>
          <w:sz w:val="144"/>
        </w:rPr>
        <w:t>- эгоизм</w:t>
      </w:r>
      <w:r>
        <w:rPr>
          <w:rFonts w:ascii="Times New Roman" w:hAnsi="Times New Roman"/>
          <w:b/>
          <w:i/>
          <w:sz w:val="144"/>
        </w:rPr>
        <w:br/>
        <w:t>- ложь</w:t>
      </w:r>
    </w:p>
    <w:p w:rsidR="00721353" w:rsidRDefault="00721353">
      <w:pPr>
        <w:rPr>
          <w:rFonts w:ascii="Times New Roman" w:hAnsi="Times New Roman"/>
          <w:b/>
          <w:i/>
          <w:sz w:val="144"/>
        </w:rPr>
      </w:pPr>
    </w:p>
    <w:p w:rsidR="00721353" w:rsidRDefault="00721353" w:rsidP="00C84471">
      <w:pPr>
        <w:jc w:val="center"/>
        <w:rPr>
          <w:rFonts w:ascii="Times New Roman" w:hAnsi="Times New Roman"/>
          <w:b/>
          <w:sz w:val="144"/>
          <w:u w:val="single"/>
        </w:rPr>
      </w:pPr>
      <w:r>
        <w:rPr>
          <w:rFonts w:ascii="Times New Roman" w:hAnsi="Times New Roman"/>
          <w:b/>
          <w:sz w:val="144"/>
          <w:u w:val="single"/>
        </w:rPr>
        <w:t>ДОБРО:</w:t>
      </w:r>
    </w:p>
    <w:p w:rsidR="00721353" w:rsidRDefault="00721353" w:rsidP="00C84471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 мир</w:t>
      </w:r>
    </w:p>
    <w:p w:rsidR="00721353" w:rsidRDefault="00721353" w:rsidP="00C84471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 любовь</w:t>
      </w:r>
    </w:p>
    <w:p w:rsidR="00721353" w:rsidRDefault="00721353" w:rsidP="00C84471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 надежда</w:t>
      </w:r>
    </w:p>
    <w:p w:rsidR="00721353" w:rsidRDefault="00721353" w:rsidP="00C84471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 истина</w:t>
      </w:r>
    </w:p>
    <w:p w:rsidR="00721353" w:rsidRDefault="00721353" w:rsidP="00C84471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 доброта</w:t>
      </w:r>
    </w:p>
    <w:p w:rsidR="00721353" w:rsidRDefault="00721353">
      <w:pPr>
        <w:rPr>
          <w:rFonts w:ascii="Times New Roman" w:hAnsi="Times New Roman"/>
          <w:b/>
          <w:i/>
          <w:sz w:val="144"/>
        </w:rPr>
      </w:pPr>
      <w:r>
        <w:rPr>
          <w:rFonts w:ascii="Times New Roman" w:hAnsi="Times New Roman"/>
          <w:b/>
          <w:i/>
          <w:sz w:val="144"/>
        </w:rPr>
        <w:t>-верность</w:t>
      </w:r>
    </w:p>
    <w:p w:rsidR="00721353" w:rsidRDefault="0072135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07.75pt;height:607.5pt">
            <v:imagedata r:id="rId4" r:href="rId5"/>
          </v:shape>
        </w:pict>
      </w:r>
    </w:p>
    <w:p w:rsidR="00721353" w:rsidRDefault="00721353" w:rsidP="00F479C0">
      <w:pPr>
        <w:ind w:left="-1080"/>
      </w:pPr>
      <w:r>
        <w:pict>
          <v:shape id="_x0000_i1026" type="#_x0000_t75" alt="" style="width:537.75pt;height:429pt">
            <v:imagedata r:id="rId6" r:href="rId7"/>
          </v:shape>
        </w:pict>
      </w:r>
    </w:p>
    <w:p w:rsidR="00721353" w:rsidRDefault="00721353" w:rsidP="00F479C0">
      <w:pPr>
        <w:ind w:left="-1080"/>
      </w:pPr>
      <w:r>
        <w:pict>
          <v:shape id="_x0000_i1027" type="#_x0000_t75" alt="" style="width:547.5pt;height:663.75pt">
            <v:imagedata r:id="rId8" r:href="rId9"/>
          </v:shape>
        </w:pict>
      </w:r>
    </w:p>
    <w:p w:rsidR="00721353" w:rsidRDefault="00721353" w:rsidP="00F479C0">
      <w:pPr>
        <w:ind w:left="-1080"/>
      </w:pPr>
      <w:r>
        <w:pict>
          <v:shape id="_x0000_i1028" type="#_x0000_t75" alt="" style="width:537.75pt;height:403.5pt">
            <v:imagedata r:id="rId10" r:href="rId11"/>
          </v:shape>
        </w:pict>
      </w:r>
    </w:p>
    <w:p w:rsidR="00721353" w:rsidRDefault="00721353" w:rsidP="00F479C0">
      <w:pPr>
        <w:ind w:left="-1080"/>
      </w:pPr>
      <w:r>
        <w:pict>
          <v:shape id="_x0000_i1029" type="#_x0000_t75" alt="" style="width:432.75pt;height:5in">
            <v:imagedata r:id="rId12" r:href="rId13"/>
          </v:shape>
        </w:pict>
      </w:r>
    </w:p>
    <w:p w:rsidR="00721353" w:rsidRDefault="00721353" w:rsidP="00F479C0">
      <w:pPr>
        <w:ind w:left="-1080"/>
      </w:pPr>
      <w:r>
        <w:pict>
          <v:shape id="_x0000_i1030" type="#_x0000_t75" alt="" style="width:273.75pt;height:410.25pt">
            <v:imagedata r:id="rId14" r:href="rId15"/>
          </v:shape>
        </w:pict>
      </w:r>
    </w:p>
    <w:p w:rsidR="00721353" w:rsidRDefault="00721353" w:rsidP="00F479C0">
      <w:pPr>
        <w:ind w:left="-1080"/>
      </w:pPr>
      <w:r>
        <w:pict>
          <v:shape id="_x0000_i1031" type="#_x0000_t75" alt="" style="width:486.75pt;height:457.5pt">
            <v:imagedata r:id="rId16" r:href="rId17"/>
          </v:shape>
        </w:pict>
      </w:r>
      <w:r>
        <w:pict>
          <v:shape id="_x0000_i1032" type="#_x0000_t75" alt="" style="width:526.5pt;height:356.25pt">
            <v:imagedata r:id="rId18" r:href="rId19"/>
          </v:shape>
        </w:pict>
      </w:r>
    </w:p>
    <w:p w:rsidR="00721353" w:rsidRPr="00C84471" w:rsidRDefault="00721353" w:rsidP="00F479C0">
      <w:pPr>
        <w:ind w:left="-1080"/>
        <w:rPr>
          <w:rFonts w:ascii="Times New Roman" w:hAnsi="Times New Roman"/>
          <w:b/>
          <w:sz w:val="144"/>
          <w:u w:val="single"/>
        </w:rPr>
      </w:pPr>
      <w:r>
        <w:pict>
          <v:shape id="_x0000_i1033" type="#_x0000_t75" alt="" style="width:512.25pt;height:384pt">
            <v:imagedata r:id="rId20" r:href="rId21"/>
          </v:shape>
        </w:pict>
      </w:r>
    </w:p>
    <w:sectPr w:rsidR="00721353" w:rsidRPr="00C84471" w:rsidSect="00C84471">
      <w:pgSz w:w="11906" w:h="16838"/>
      <w:pgMar w:top="1134" w:right="850" w:bottom="1134" w:left="170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471"/>
    <w:rsid w:val="00044E65"/>
    <w:rsid w:val="00580B4C"/>
    <w:rsid w:val="005A5468"/>
    <w:rsid w:val="005E11E9"/>
    <w:rsid w:val="006F7FF0"/>
    <w:rsid w:val="00721353"/>
    <w:rsid w:val="00784024"/>
    <w:rsid w:val="00826783"/>
    <w:rsid w:val="009F0489"/>
    <w:rsid w:val="00BE6154"/>
    <w:rsid w:val="00C84471"/>
    <w:rsid w:val="00D92A8D"/>
    <w:rsid w:val="00E157CC"/>
    <w:rsid w:val="00E5170F"/>
    <w:rsid w:val="00EE0FB2"/>
    <w:rsid w:val="00F4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70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dreamworlds.ru/uploads/posts/2008-09/1222344324_yyy-44.jpg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image" Target="http://www.timduru.org/mirror/scratch/www.itch.com/Balto/tidbits/theme/balto_sit.jpg" TargetMode="External"/><Relationship Id="rId7" Type="http://schemas.openxmlformats.org/officeDocument/2006/relationships/image" Target="http://www.supercoloring.com/wp-content/main/2009_01/wolf-6-coloring-page.gif" TargetMode="External"/><Relationship Id="rId12" Type="http://schemas.openxmlformats.org/officeDocument/2006/relationships/image" Target="media/image5.jpeg"/><Relationship Id="rId17" Type="http://schemas.openxmlformats.org/officeDocument/2006/relationships/image" Target="http://stat17.privet.ru/lr/0a0973bb453ef86b26aeb0218f807bf4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stat11.privet.ru/lr/0828c530ae91d025f9c0eba3b0586a73" TargetMode="External"/><Relationship Id="rId5" Type="http://schemas.openxmlformats.org/officeDocument/2006/relationships/image" Target="http://www.ruskid.ru/uploads/posts/2008-12/thumbs/1228973600_rsrsrrs-srryirsryer-1.jpg" TargetMode="External"/><Relationship Id="rId15" Type="http://schemas.openxmlformats.org/officeDocument/2006/relationships/image" Target="http://i3.imgbb.ru/img8/3/5/9/35968a13626bd1f3098426260a7b9ecd_h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http://i1100.photobucket.com/albums/g410/Havok_Silver_Wolf/darkbrownwolf-1.jpg" TargetMode="External"/><Relationship Id="rId4" Type="http://schemas.openxmlformats.org/officeDocument/2006/relationships/image" Target="media/image1.jpeg"/><Relationship Id="rId9" Type="http://schemas.openxmlformats.org/officeDocument/2006/relationships/image" Target="http://dreamworlds.ru/uploads/posts/2009-10/1256198788__avatar180cafxmo4u.jpg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11</Pages>
  <Words>173</Words>
  <Characters>991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5</cp:revision>
  <cp:lastPrinted>2014-03-05T14:31:00Z</cp:lastPrinted>
  <dcterms:created xsi:type="dcterms:W3CDTF">2014-03-03T08:15:00Z</dcterms:created>
  <dcterms:modified xsi:type="dcterms:W3CDTF">2014-08-13T09:29:00Z</dcterms:modified>
</cp:coreProperties>
</file>